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C8E3C" w14:textId="77777777" w:rsidR="00C077CF" w:rsidRDefault="00C077CF" w:rsidP="00C077CF">
      <w:pPr>
        <w:pStyle w:val="NoSpacing"/>
      </w:pPr>
      <w:r>
        <w:rPr>
          <w:u w:val="single"/>
        </w:rPr>
        <w:t>Thomas FERMER</w:t>
      </w:r>
      <w:r>
        <w:t xml:space="preserve">   </w:t>
      </w:r>
      <w:proofErr w:type="gramStart"/>
      <w:r>
        <w:t xml:space="preserve">   (</w:t>
      </w:r>
      <w:proofErr w:type="gramEnd"/>
      <w:r>
        <w:t>d.ca.1486)</w:t>
      </w:r>
    </w:p>
    <w:p w14:paraId="60D97A86" w14:textId="77777777" w:rsidR="00C077CF" w:rsidRDefault="00C077CF" w:rsidP="00C077CF">
      <w:pPr>
        <w:pStyle w:val="NoSpacing"/>
      </w:pPr>
    </w:p>
    <w:p w14:paraId="123E41B8" w14:textId="77777777" w:rsidR="00C077CF" w:rsidRDefault="00C077CF" w:rsidP="00C077CF">
      <w:pPr>
        <w:pStyle w:val="NoSpacing"/>
      </w:pPr>
    </w:p>
    <w:p w14:paraId="796BFDEA" w14:textId="77777777" w:rsidR="00C077CF" w:rsidRDefault="00C077CF" w:rsidP="00C077CF">
      <w:pPr>
        <w:pStyle w:val="NoSpacing"/>
      </w:pPr>
      <w:r>
        <w:t>12 Feb.1486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Oxfordshire and</w:t>
      </w:r>
    </w:p>
    <w:p w14:paraId="3EF9048D" w14:textId="77777777" w:rsidR="00C077CF" w:rsidRDefault="00C077CF" w:rsidP="00C077CF">
      <w:pPr>
        <w:pStyle w:val="NoSpacing"/>
      </w:pPr>
      <w:r>
        <w:tab/>
      </w:r>
      <w:r>
        <w:tab/>
        <w:t>Berkshire.    (C.F.R. 1485-1509 p.6)</w:t>
      </w:r>
    </w:p>
    <w:p w14:paraId="72306984" w14:textId="77777777" w:rsidR="00C077CF" w:rsidRDefault="00C077CF" w:rsidP="00C077CF">
      <w:pPr>
        <w:pStyle w:val="NoSpacing"/>
      </w:pPr>
    </w:p>
    <w:p w14:paraId="464CD40E" w14:textId="77777777" w:rsidR="00C077CF" w:rsidRDefault="00C077CF" w:rsidP="00C077CF">
      <w:pPr>
        <w:pStyle w:val="NoSpacing"/>
      </w:pPr>
    </w:p>
    <w:p w14:paraId="0C6FF488" w14:textId="77777777" w:rsidR="00C077CF" w:rsidRDefault="00C077CF" w:rsidP="00C077CF">
      <w:pPr>
        <w:pStyle w:val="NoSpacing"/>
      </w:pPr>
      <w:r>
        <w:t>9 November 2024</w:t>
      </w:r>
    </w:p>
    <w:p w14:paraId="78AE55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A9DE4" w14:textId="77777777" w:rsidR="00C077CF" w:rsidRDefault="00C077CF" w:rsidP="009139A6">
      <w:r>
        <w:separator/>
      </w:r>
    </w:p>
  </w:endnote>
  <w:endnote w:type="continuationSeparator" w:id="0">
    <w:p w14:paraId="4A2549E3" w14:textId="77777777" w:rsidR="00C077CF" w:rsidRDefault="00C077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ECB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20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8C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DCF27" w14:textId="77777777" w:rsidR="00C077CF" w:rsidRDefault="00C077CF" w:rsidP="009139A6">
      <w:r>
        <w:separator/>
      </w:r>
    </w:p>
  </w:footnote>
  <w:footnote w:type="continuationSeparator" w:id="0">
    <w:p w14:paraId="73A53FB5" w14:textId="77777777" w:rsidR="00C077CF" w:rsidRDefault="00C077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A49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004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2C7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C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077CF"/>
    <w:rsid w:val="00C71834"/>
    <w:rsid w:val="00CB4ED9"/>
    <w:rsid w:val="00E61DA6"/>
    <w:rsid w:val="00EB3209"/>
    <w:rsid w:val="00F41096"/>
    <w:rsid w:val="00F5287F"/>
    <w:rsid w:val="00F6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AC4E0"/>
  <w15:chartTrackingRefBased/>
  <w15:docId w15:val="{6E76702E-0BA8-40A7-9629-82AF9F57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2024-11-09T19:25:00Z</dcterms:created>
  <dcterms:modified xsi:type="dcterms:W3CDTF">2024-11-09T19:26:00Z</dcterms:modified>
</cp:coreProperties>
</file>